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A893B" w14:textId="16E4F37B" w:rsidR="00535962" w:rsidRPr="00F7167E" w:rsidRDefault="00596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39298AD" wp14:editId="4560E23D">
                <wp:simplePos x="0" y="0"/>
                <wp:positionH relativeFrom="column">
                  <wp:posOffset>6530340</wp:posOffset>
                </wp:positionH>
                <wp:positionV relativeFrom="paragraph">
                  <wp:posOffset>-570230</wp:posOffset>
                </wp:positionV>
                <wp:extent cx="2429510" cy="701040"/>
                <wp:effectExtent l="0" t="0" r="2794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951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6143896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6A7C33B8" w14:textId="4FCA7BD3" w:rsidR="00637C61" w:rsidRDefault="0020550E" w:rsidP="00637C61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APORDOM-CCC-LPN-2025-000</w:t>
                                        </w:r>
                                        <w:r w:rsidR="001D5405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  <w:p w14:paraId="39D8FE66" w14:textId="77777777" w:rsidR="00637C61" w:rsidRDefault="001D5405" w:rsidP="00637C61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6A0993E" w14:textId="228CBAA1" w:rsidR="00840E00" w:rsidRPr="00535962" w:rsidRDefault="001D5405" w:rsidP="00637C61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4090D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298AD" id="Group 20" o:spid="_x0000_s1026" style="position:absolute;margin-left:514.2pt;margin-top:-44.9pt;width:191.3pt;height:55.2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6143896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6A7C33B8" w14:textId="4FCA7BD3" w:rsidR="00637C61" w:rsidRDefault="0020550E" w:rsidP="00637C61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APORDOM-CCC-LPN-2025-000</w:t>
                                  </w:r>
                                  <w:r w:rsidR="001D5405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  <w:p w14:paraId="39D8FE66" w14:textId="77777777" w:rsidR="00637C61" w:rsidRDefault="001D5405" w:rsidP="00637C61">
                                  <w:pPr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26A0993E" w14:textId="228CBAA1" w:rsidR="00840E00" w:rsidRPr="00535962" w:rsidRDefault="001D5405" w:rsidP="00637C61"/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54090D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BFBA1E5" wp14:editId="4F7E7A8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303B14" wp14:editId="73C26C74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8F51E0" w14:textId="078377B4" w:rsidR="00BC61BD" w:rsidRPr="00BC61BD" w:rsidRDefault="00596EB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96EB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93F4AE" wp14:editId="2CDB676A">
                                      <wp:extent cx="845820" cy="845820"/>
                                      <wp:effectExtent l="0" t="0" r="0" b="0"/>
                                      <wp:docPr id="2" name="Imagen 2" descr="Ver las imágenes de orige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Ver las imágenes de orige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03B14" id="Text Box 2" o:spid="_x0000_s1031" type="#_x0000_t202" style="position:absolute;margin-left:-37.2pt;margin-top:-26.35pt;width:81pt;height:84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8F51E0" w14:textId="078377B4" w:rsidR="00BC61BD" w:rsidRPr="00BC61BD" w:rsidRDefault="00596EB4">
                          <w:pPr>
                            <w:rPr>
                              <w:lang w:val="en-US"/>
                            </w:rPr>
                          </w:pPr>
                          <w:r w:rsidRPr="00596EB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93F4AE" wp14:editId="2CDB676A">
                                <wp:extent cx="845820" cy="845820"/>
                                <wp:effectExtent l="0" t="0" r="0" b="0"/>
                                <wp:docPr id="2" name="Imagen 2" descr="Ver las imágenes de ori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Ver las imágenes de orig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FAC034" wp14:editId="2DAC534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D58CC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AC034" id="Text Box 27" o:spid="_x0000_s1032" type="#_x0000_t202" style="position:absolute;margin-left:-29.35pt;margin-top:-40.2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48D58CC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3F6CC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0369BD" wp14:editId="23A89AE7">
                <wp:simplePos x="0" y="0"/>
                <wp:positionH relativeFrom="column">
                  <wp:posOffset>3025140</wp:posOffset>
                </wp:positionH>
                <wp:positionV relativeFrom="paragraph">
                  <wp:posOffset>102870</wp:posOffset>
                </wp:positionV>
                <wp:extent cx="291592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02B99" w14:textId="4336F008" w:rsidR="002E1412" w:rsidRPr="002E1412" w:rsidRDefault="00596EB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596EB4">
                              <w:rPr>
                                <w:rStyle w:val="Style6"/>
                                <w:sz w:val="24"/>
                                <w:szCs w:val="24"/>
                              </w:rPr>
                              <w:t>AUTORIDAD PORTUARIA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369BD" id="Text Box 16" o:spid="_x0000_s1033" type="#_x0000_t202" style="position:absolute;margin-left:238.2pt;margin-top:8.1pt;width:229.6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" stroked="f">
                <v:textbox>
                  <w:txbxContent>
                    <w:p w14:paraId="1BE02B99" w14:textId="4336F008" w:rsidR="002E1412" w:rsidRPr="002E1412" w:rsidRDefault="00596EB4" w:rsidP="0083342F">
                      <w:pPr>
                        <w:jc w:val="center"/>
                        <w:rPr>
                          <w:lang w:val="es-ES_tradnl"/>
                        </w:rPr>
                      </w:pPr>
                      <w:r w:rsidRPr="00596EB4">
                        <w:rPr>
                          <w:rStyle w:val="Style6"/>
                          <w:sz w:val="24"/>
                          <w:szCs w:val="24"/>
                        </w:rPr>
                        <w:t>AUTORIDAD PORTUARIA DOMINICANA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94C02" wp14:editId="3B15C364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0CE89" w14:textId="77777777" w:rsidR="0026335F" w:rsidRPr="0026335F" w:rsidRDefault="001D54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94C02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38E0CE89" w14:textId="77777777" w:rsidR="0026335F" w:rsidRPr="0026335F" w:rsidRDefault="001D54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3C348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F5A4ED" wp14:editId="06C4EA86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568EF4" w14:textId="77777777" w:rsidR="00F7443C" w:rsidRPr="004767CC" w:rsidRDefault="001D540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5A4ED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3C568EF4" w14:textId="77777777" w:rsidR="00F7443C" w:rsidRPr="004767CC" w:rsidRDefault="001D540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65C2AA" wp14:editId="19E9BF2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37D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5C2AA" id="Text Box 13" o:spid="_x0000_s1036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8137D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4B80804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3186DB9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B363E1B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AF95AD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1FAD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960F8B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D572D4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831D86D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B48889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8ABFAA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8BB48D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3E6ED4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1D28751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4218A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5C1228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534BD5B" w14:textId="77777777" w:rsidTr="00822B7A">
        <w:trPr>
          <w:trHeight w:val="229"/>
          <w:jc w:val="center"/>
        </w:trPr>
        <w:tc>
          <w:tcPr>
            <w:tcW w:w="0" w:type="auto"/>
          </w:tcPr>
          <w:p w14:paraId="7470BD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41582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83C09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4137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AFD81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A5565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91818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68A2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156AFF6" w14:textId="77777777" w:rsidTr="00822B7A">
        <w:trPr>
          <w:trHeight w:val="211"/>
          <w:jc w:val="center"/>
        </w:trPr>
        <w:tc>
          <w:tcPr>
            <w:tcW w:w="0" w:type="auto"/>
          </w:tcPr>
          <w:p w14:paraId="435119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95EA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0645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8AD8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AE05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216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42543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48DDC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E40F05" w14:textId="77777777" w:rsidTr="00822B7A">
        <w:trPr>
          <w:trHeight w:val="229"/>
          <w:jc w:val="center"/>
        </w:trPr>
        <w:tc>
          <w:tcPr>
            <w:tcW w:w="0" w:type="auto"/>
          </w:tcPr>
          <w:p w14:paraId="15A93A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2980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376C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8590B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112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D1EA6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D6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71F1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C93E207" w14:textId="77777777" w:rsidTr="00822B7A">
        <w:trPr>
          <w:trHeight w:val="229"/>
          <w:jc w:val="center"/>
        </w:trPr>
        <w:tc>
          <w:tcPr>
            <w:tcW w:w="0" w:type="auto"/>
          </w:tcPr>
          <w:p w14:paraId="71211A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E0EA2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273B2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87D1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6CA6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73BC2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A907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86FC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0623061" w14:textId="77777777" w:rsidTr="00822B7A">
        <w:trPr>
          <w:trHeight w:val="229"/>
          <w:jc w:val="center"/>
        </w:trPr>
        <w:tc>
          <w:tcPr>
            <w:tcW w:w="0" w:type="auto"/>
          </w:tcPr>
          <w:p w14:paraId="4052E5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73A8F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A7B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8DA5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AF107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BAF74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0E3A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E1F4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28949A0" w14:textId="77777777" w:rsidTr="00822B7A">
        <w:trPr>
          <w:trHeight w:val="229"/>
          <w:jc w:val="center"/>
        </w:trPr>
        <w:tc>
          <w:tcPr>
            <w:tcW w:w="0" w:type="auto"/>
          </w:tcPr>
          <w:p w14:paraId="11E6C9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5DD248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29E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E8381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09AD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5320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0B51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94B8D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093C353" w14:textId="77777777" w:rsidTr="00822B7A">
        <w:trPr>
          <w:trHeight w:val="229"/>
          <w:jc w:val="center"/>
        </w:trPr>
        <w:tc>
          <w:tcPr>
            <w:tcW w:w="0" w:type="auto"/>
          </w:tcPr>
          <w:p w14:paraId="27DA61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D2DF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7C3AB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89DB6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7FB3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F0EB8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0B9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699AD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A1C5AF" w14:textId="77777777" w:rsidTr="00822B7A">
        <w:trPr>
          <w:trHeight w:val="211"/>
          <w:jc w:val="center"/>
        </w:trPr>
        <w:tc>
          <w:tcPr>
            <w:tcW w:w="0" w:type="auto"/>
          </w:tcPr>
          <w:p w14:paraId="5FB916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8FD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AE496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6592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C39C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4BDF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D60A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5DA5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75D241F" w14:textId="77777777" w:rsidTr="00822B7A">
        <w:trPr>
          <w:trHeight w:val="229"/>
          <w:jc w:val="center"/>
        </w:trPr>
        <w:tc>
          <w:tcPr>
            <w:tcW w:w="0" w:type="auto"/>
          </w:tcPr>
          <w:p w14:paraId="1B29A3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76A2A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DEB1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558E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4D9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3B517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554F4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72C3E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678ACA1" w14:textId="77777777" w:rsidTr="00822B7A">
        <w:trPr>
          <w:trHeight w:val="229"/>
          <w:jc w:val="center"/>
        </w:trPr>
        <w:tc>
          <w:tcPr>
            <w:tcW w:w="0" w:type="auto"/>
          </w:tcPr>
          <w:p w14:paraId="0B3F9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0B621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6255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9DE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96AC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3F6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1D82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2140E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E836CF5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2F7F65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DB2C492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E2BE1C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480F6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726BD5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F0DA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BE6E" w14:textId="77777777" w:rsidR="00786751" w:rsidRDefault="00786751" w:rsidP="001007E7">
      <w:pPr>
        <w:spacing w:after="0" w:line="240" w:lineRule="auto"/>
      </w:pPr>
      <w:r>
        <w:separator/>
      </w:r>
    </w:p>
  </w:endnote>
  <w:endnote w:type="continuationSeparator" w:id="0">
    <w:p w14:paraId="47D22A37" w14:textId="77777777" w:rsidR="00786751" w:rsidRDefault="007867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68A1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B63B4A" wp14:editId="490D6651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096B4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B63B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A096B4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1B0293" wp14:editId="013E9062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9408D7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23FC0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21B0293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389408D7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23FC0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FD2BF68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8359DF2" wp14:editId="1BF93C6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05C73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FB9031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E409" w14:textId="77777777" w:rsidR="00786751" w:rsidRDefault="00786751" w:rsidP="001007E7">
      <w:pPr>
        <w:spacing w:after="0" w:line="240" w:lineRule="auto"/>
      </w:pPr>
      <w:r>
        <w:separator/>
      </w:r>
    </w:p>
  </w:footnote>
  <w:footnote w:type="continuationSeparator" w:id="0">
    <w:p w14:paraId="3BBD7C47" w14:textId="77777777" w:rsidR="00786751" w:rsidRDefault="0078675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92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5405"/>
    <w:rsid w:val="001F28CC"/>
    <w:rsid w:val="001F73A7"/>
    <w:rsid w:val="0020550E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091C"/>
    <w:rsid w:val="0042490F"/>
    <w:rsid w:val="00466B9C"/>
    <w:rsid w:val="004762B3"/>
    <w:rsid w:val="004767CC"/>
    <w:rsid w:val="004C142A"/>
    <w:rsid w:val="004C4743"/>
    <w:rsid w:val="0053293F"/>
    <w:rsid w:val="00535962"/>
    <w:rsid w:val="00551CCA"/>
    <w:rsid w:val="00596EB4"/>
    <w:rsid w:val="005B442B"/>
    <w:rsid w:val="00602C05"/>
    <w:rsid w:val="00611A07"/>
    <w:rsid w:val="0062592A"/>
    <w:rsid w:val="00637C61"/>
    <w:rsid w:val="006506D0"/>
    <w:rsid w:val="00651E48"/>
    <w:rsid w:val="006709BC"/>
    <w:rsid w:val="006758C0"/>
    <w:rsid w:val="006A43C4"/>
    <w:rsid w:val="007372FF"/>
    <w:rsid w:val="007563D3"/>
    <w:rsid w:val="00780880"/>
    <w:rsid w:val="00786751"/>
    <w:rsid w:val="007B6F6F"/>
    <w:rsid w:val="007D608F"/>
    <w:rsid w:val="00803D4B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C6532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1B499A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09423-7E31-4A3B-B979-F4854B456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7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Andrea Romney</cp:lastModifiedBy>
  <cp:revision>11</cp:revision>
  <cp:lastPrinted>2011-03-04T19:05:00Z</cp:lastPrinted>
  <dcterms:created xsi:type="dcterms:W3CDTF">2014-01-02T13:42:00Z</dcterms:created>
  <dcterms:modified xsi:type="dcterms:W3CDTF">2025-08-07T09:31:00Z</dcterms:modified>
</cp:coreProperties>
</file>